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3D185" w14:textId="72EBECE8" w:rsidR="00474F67" w:rsidRPr="007F05E6" w:rsidRDefault="00474F67" w:rsidP="00474F67">
      <w:pPr>
        <w:pStyle w:val="Unittitle"/>
      </w:pPr>
      <w:r w:rsidRPr="00FF4100">
        <w:t>1</w:t>
      </w:r>
      <w:r w:rsidR="00755124">
        <w:t>2</w:t>
      </w:r>
      <w:r w:rsidR="00AC6947">
        <w:t>.</w:t>
      </w:r>
      <w:r w:rsidR="00755124">
        <w:t xml:space="preserve"> Building Services Engineering (BSE) systems</w:t>
      </w:r>
    </w:p>
    <w:p w14:paraId="2D59B3CF" w14:textId="35E83534" w:rsidR="00474F67" w:rsidRPr="001D162C" w:rsidRDefault="00474F67" w:rsidP="00474F67">
      <w:pPr>
        <w:pStyle w:val="Heading1"/>
        <w:rPr>
          <w:color w:val="FC4421"/>
        </w:rPr>
      </w:pPr>
      <w:r w:rsidRPr="001D162C">
        <w:rPr>
          <w:color w:val="FC4421"/>
        </w:rPr>
        <w:t xml:space="preserve">Worksheet </w:t>
      </w:r>
      <w:r w:rsidR="00755124" w:rsidRPr="001D162C">
        <w:rPr>
          <w:color w:val="FC4421"/>
        </w:rPr>
        <w:t>7</w:t>
      </w:r>
      <w:r w:rsidRPr="001D162C">
        <w:rPr>
          <w:color w:val="FC4421"/>
        </w:rPr>
        <w:t xml:space="preserve">: </w:t>
      </w:r>
      <w:r w:rsidR="00C4267E" w:rsidRPr="001D162C">
        <w:rPr>
          <w:color w:val="FC4421"/>
        </w:rPr>
        <w:t xml:space="preserve">Cold water </w:t>
      </w:r>
      <w:r w:rsidR="00755124" w:rsidRPr="001D162C">
        <w:rPr>
          <w:color w:val="FC4421"/>
        </w:rPr>
        <w:t>systems</w:t>
      </w:r>
      <w:r w:rsidRPr="001D162C">
        <w:rPr>
          <w:color w:val="FC4421"/>
        </w:rPr>
        <w:t xml:space="preserve"> (</w:t>
      </w:r>
      <w:r w:rsidR="00D55036" w:rsidRPr="001D162C">
        <w:rPr>
          <w:color w:val="FC4421"/>
        </w:rPr>
        <w:t>learne</w:t>
      </w:r>
      <w:r w:rsidR="00691B95" w:rsidRPr="001D162C">
        <w:rPr>
          <w:color w:val="FC4421"/>
        </w:rPr>
        <w:t>r</w:t>
      </w:r>
      <w:r w:rsidRPr="001D162C">
        <w:rPr>
          <w:color w:val="FC4421"/>
        </w:rPr>
        <w:t>)</w:t>
      </w:r>
    </w:p>
    <w:p w14:paraId="132D71BF" w14:textId="41252C8B" w:rsidR="00D55036" w:rsidRDefault="00755124" w:rsidP="00D5503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t xml:space="preserve">Sketch a direct </w:t>
      </w:r>
      <w:proofErr w:type="gramStart"/>
      <w:r w:rsidRPr="00AD78C4">
        <w:rPr>
          <w:rFonts w:ascii="Arial" w:hAnsi="Arial" w:cs="Arial"/>
        </w:rPr>
        <w:t>cold water</w:t>
      </w:r>
      <w:proofErr w:type="gramEnd"/>
      <w:r w:rsidRPr="00AD78C4">
        <w:rPr>
          <w:rFonts w:ascii="Arial" w:hAnsi="Arial" w:cs="Arial"/>
        </w:rPr>
        <w:t xml:space="preserve"> system.</w:t>
      </w:r>
    </w:p>
    <w:p w14:paraId="4A2A9EA5" w14:textId="1A6C728D" w:rsidR="00D55036" w:rsidRDefault="00D55036" w:rsidP="00D55036">
      <w:pPr>
        <w:rPr>
          <w:rFonts w:cs="Arial"/>
        </w:rPr>
      </w:pPr>
    </w:p>
    <w:p w14:paraId="4D735075" w14:textId="5BE26C0C" w:rsidR="00D55036" w:rsidRDefault="00D55036" w:rsidP="00D55036">
      <w:pPr>
        <w:rPr>
          <w:rFonts w:cs="Arial"/>
        </w:rPr>
      </w:pPr>
    </w:p>
    <w:p w14:paraId="1857F682" w14:textId="01988D28" w:rsidR="00D55036" w:rsidRDefault="00D55036" w:rsidP="00D55036">
      <w:pPr>
        <w:rPr>
          <w:rFonts w:cs="Arial"/>
        </w:rPr>
      </w:pPr>
    </w:p>
    <w:p w14:paraId="546BE649" w14:textId="4A6E658C" w:rsidR="00D55036" w:rsidRDefault="00D55036" w:rsidP="00D55036">
      <w:pPr>
        <w:rPr>
          <w:rFonts w:cs="Arial"/>
        </w:rPr>
      </w:pPr>
    </w:p>
    <w:p w14:paraId="083A87CD" w14:textId="48787214" w:rsidR="00D55036" w:rsidRDefault="00D55036" w:rsidP="00D55036">
      <w:pPr>
        <w:rPr>
          <w:rFonts w:cs="Arial"/>
        </w:rPr>
      </w:pPr>
    </w:p>
    <w:p w14:paraId="4FBD425B" w14:textId="2AA775C6" w:rsidR="00D55036" w:rsidRDefault="00D55036" w:rsidP="00D55036">
      <w:pPr>
        <w:rPr>
          <w:rFonts w:cs="Arial"/>
        </w:rPr>
      </w:pPr>
    </w:p>
    <w:p w14:paraId="755E092A" w14:textId="3392811A" w:rsidR="00D55036" w:rsidRDefault="00D55036" w:rsidP="00D55036">
      <w:pPr>
        <w:rPr>
          <w:rFonts w:cs="Arial"/>
        </w:rPr>
      </w:pPr>
    </w:p>
    <w:p w14:paraId="166F8B34" w14:textId="503C0BAD" w:rsidR="00D55036" w:rsidRDefault="00D55036" w:rsidP="00D55036">
      <w:pPr>
        <w:rPr>
          <w:rFonts w:cs="Arial"/>
        </w:rPr>
      </w:pPr>
    </w:p>
    <w:p w14:paraId="2A98D81F" w14:textId="44A7E2CC" w:rsidR="00D55036" w:rsidRDefault="00D55036" w:rsidP="00D55036">
      <w:pPr>
        <w:rPr>
          <w:rFonts w:cs="Arial"/>
        </w:rPr>
      </w:pPr>
    </w:p>
    <w:p w14:paraId="77B47529" w14:textId="60FFA9EB" w:rsidR="00D55036" w:rsidRDefault="00D55036" w:rsidP="00D55036">
      <w:pPr>
        <w:rPr>
          <w:rFonts w:cs="Arial"/>
        </w:rPr>
      </w:pPr>
    </w:p>
    <w:p w14:paraId="4B26784F" w14:textId="1DE243AC" w:rsidR="00D55036" w:rsidRDefault="00D55036" w:rsidP="00D55036">
      <w:pPr>
        <w:rPr>
          <w:rFonts w:cs="Arial"/>
        </w:rPr>
      </w:pPr>
    </w:p>
    <w:p w14:paraId="0C4AD037" w14:textId="2D228055" w:rsidR="00D55036" w:rsidRDefault="00D55036" w:rsidP="00D55036">
      <w:pPr>
        <w:rPr>
          <w:rFonts w:cs="Arial"/>
        </w:rPr>
      </w:pPr>
    </w:p>
    <w:p w14:paraId="1FA2191E" w14:textId="28AA5E61" w:rsidR="00D55036" w:rsidRDefault="00D55036" w:rsidP="00D55036">
      <w:pPr>
        <w:rPr>
          <w:rFonts w:cs="Arial"/>
        </w:rPr>
      </w:pPr>
    </w:p>
    <w:p w14:paraId="2AF377D8" w14:textId="594973AE" w:rsidR="00D55036" w:rsidRDefault="00D55036" w:rsidP="00D55036">
      <w:pPr>
        <w:rPr>
          <w:rFonts w:cs="Arial"/>
        </w:rPr>
      </w:pPr>
    </w:p>
    <w:p w14:paraId="71E7CEB9" w14:textId="64F27A5A" w:rsidR="00D55036" w:rsidRDefault="00D55036" w:rsidP="00D55036">
      <w:pPr>
        <w:rPr>
          <w:rFonts w:cs="Arial"/>
        </w:rPr>
      </w:pPr>
    </w:p>
    <w:p w14:paraId="3CDDBFBF" w14:textId="2211DFD3" w:rsidR="00D55036" w:rsidRDefault="00D55036">
      <w:pPr>
        <w:rPr>
          <w:rFonts w:cs="Arial"/>
          <w:noProof/>
        </w:rPr>
      </w:pPr>
    </w:p>
    <w:p w14:paraId="22C46889" w14:textId="77777777" w:rsidR="00D55036" w:rsidRPr="00AD78C4" w:rsidRDefault="00D55036">
      <w:pPr>
        <w:rPr>
          <w:rFonts w:cs="Arial"/>
        </w:rPr>
      </w:pPr>
    </w:p>
    <w:p w14:paraId="1B979B18" w14:textId="77777777" w:rsidR="00755124" w:rsidRPr="00AD78C4" w:rsidRDefault="00755124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t xml:space="preserve">Sketch an indirect </w:t>
      </w:r>
      <w:proofErr w:type="gramStart"/>
      <w:r w:rsidRPr="00AD78C4">
        <w:rPr>
          <w:rFonts w:ascii="Arial" w:hAnsi="Arial" w:cs="Arial"/>
        </w:rPr>
        <w:t>cold water</w:t>
      </w:r>
      <w:proofErr w:type="gramEnd"/>
      <w:r w:rsidRPr="00AD78C4">
        <w:rPr>
          <w:rFonts w:ascii="Arial" w:hAnsi="Arial" w:cs="Arial"/>
        </w:rPr>
        <w:t xml:space="preserve"> system.</w:t>
      </w:r>
    </w:p>
    <w:p w14:paraId="2225B57F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4EB0E277" w14:textId="77777777" w:rsidR="00D55036" w:rsidRDefault="00D55036" w:rsidP="00AD78C4">
      <w:pPr>
        <w:pStyle w:val="ListParagraph"/>
        <w:rPr>
          <w:rFonts w:ascii="Arial" w:hAnsi="Arial" w:cs="Arial"/>
          <w:noProof/>
        </w:rPr>
      </w:pPr>
    </w:p>
    <w:p w14:paraId="0237FA37" w14:textId="77777777" w:rsidR="00D55036" w:rsidRDefault="00D55036" w:rsidP="00AD78C4">
      <w:pPr>
        <w:pStyle w:val="ListParagraph"/>
        <w:rPr>
          <w:rFonts w:ascii="Arial" w:hAnsi="Arial" w:cs="Arial"/>
          <w:noProof/>
        </w:rPr>
      </w:pPr>
    </w:p>
    <w:p w14:paraId="1BB09172" w14:textId="2D3A2FC8" w:rsidR="00755124" w:rsidRDefault="00755124" w:rsidP="00AD78C4">
      <w:pPr>
        <w:pStyle w:val="ListParagraph"/>
        <w:rPr>
          <w:rFonts w:ascii="Arial" w:hAnsi="Arial" w:cs="Arial"/>
        </w:rPr>
      </w:pPr>
    </w:p>
    <w:p w14:paraId="2C47DB75" w14:textId="5BBADC23" w:rsidR="00D55036" w:rsidRDefault="00D55036" w:rsidP="00AD78C4">
      <w:pPr>
        <w:pStyle w:val="ListParagraph"/>
        <w:rPr>
          <w:rFonts w:ascii="Arial" w:hAnsi="Arial" w:cs="Arial"/>
        </w:rPr>
      </w:pPr>
    </w:p>
    <w:p w14:paraId="2A9C133E" w14:textId="409AF3E9" w:rsidR="00D55036" w:rsidRDefault="00D55036" w:rsidP="00AD78C4">
      <w:pPr>
        <w:pStyle w:val="ListParagraph"/>
        <w:rPr>
          <w:rFonts w:ascii="Arial" w:hAnsi="Arial" w:cs="Arial"/>
        </w:rPr>
      </w:pPr>
    </w:p>
    <w:p w14:paraId="138C08F0" w14:textId="7E3FAA1D" w:rsidR="00D55036" w:rsidRDefault="00D55036" w:rsidP="00AD78C4">
      <w:pPr>
        <w:pStyle w:val="ListParagraph"/>
        <w:rPr>
          <w:rFonts w:ascii="Arial" w:hAnsi="Arial" w:cs="Arial"/>
        </w:rPr>
      </w:pPr>
    </w:p>
    <w:p w14:paraId="6B6E0CF3" w14:textId="77F3AE33" w:rsidR="00D55036" w:rsidRDefault="00D55036" w:rsidP="00AD78C4">
      <w:pPr>
        <w:pStyle w:val="ListParagraph"/>
        <w:rPr>
          <w:rFonts w:ascii="Arial" w:hAnsi="Arial" w:cs="Arial"/>
        </w:rPr>
      </w:pPr>
    </w:p>
    <w:p w14:paraId="5A6ED855" w14:textId="696E0DD1" w:rsidR="00D55036" w:rsidRDefault="00D55036" w:rsidP="00AD78C4">
      <w:pPr>
        <w:pStyle w:val="ListParagraph"/>
        <w:rPr>
          <w:rFonts w:ascii="Arial" w:hAnsi="Arial" w:cs="Arial"/>
        </w:rPr>
      </w:pPr>
    </w:p>
    <w:p w14:paraId="3E14FC11" w14:textId="4616FCA8" w:rsidR="00D55036" w:rsidRDefault="00D55036" w:rsidP="00AD78C4">
      <w:pPr>
        <w:pStyle w:val="ListParagraph"/>
        <w:rPr>
          <w:rFonts w:ascii="Arial" w:hAnsi="Arial" w:cs="Arial"/>
        </w:rPr>
      </w:pPr>
    </w:p>
    <w:p w14:paraId="7AE782C2" w14:textId="1E90427E" w:rsidR="00D55036" w:rsidRDefault="00D55036" w:rsidP="00AD78C4">
      <w:pPr>
        <w:pStyle w:val="ListParagraph"/>
        <w:rPr>
          <w:rFonts w:ascii="Arial" w:hAnsi="Arial" w:cs="Arial"/>
        </w:rPr>
      </w:pPr>
    </w:p>
    <w:p w14:paraId="1F53928C" w14:textId="6429D63B" w:rsidR="00D55036" w:rsidRDefault="00D55036" w:rsidP="00AD78C4">
      <w:pPr>
        <w:pStyle w:val="ListParagraph"/>
        <w:rPr>
          <w:rFonts w:ascii="Arial" w:hAnsi="Arial" w:cs="Arial"/>
        </w:rPr>
      </w:pPr>
    </w:p>
    <w:p w14:paraId="340C7950" w14:textId="5D96D0C5" w:rsidR="00D55036" w:rsidRDefault="00D55036" w:rsidP="00AD78C4">
      <w:pPr>
        <w:pStyle w:val="ListParagraph"/>
        <w:rPr>
          <w:rFonts w:ascii="Arial" w:hAnsi="Arial" w:cs="Arial"/>
        </w:rPr>
      </w:pPr>
    </w:p>
    <w:p w14:paraId="7DD4062E" w14:textId="49FE1323" w:rsidR="00D55036" w:rsidRDefault="00D55036" w:rsidP="00AD78C4">
      <w:pPr>
        <w:pStyle w:val="ListParagraph"/>
        <w:rPr>
          <w:rFonts w:ascii="Arial" w:hAnsi="Arial" w:cs="Arial"/>
        </w:rPr>
      </w:pPr>
    </w:p>
    <w:p w14:paraId="33310C71" w14:textId="7BB72603" w:rsidR="00D55036" w:rsidRDefault="00D55036" w:rsidP="00AD78C4">
      <w:pPr>
        <w:pStyle w:val="ListParagraph"/>
        <w:rPr>
          <w:rFonts w:ascii="Arial" w:hAnsi="Arial" w:cs="Arial"/>
        </w:rPr>
      </w:pPr>
    </w:p>
    <w:p w14:paraId="1D42C7E2" w14:textId="77777777" w:rsidR="00D55036" w:rsidRPr="00AD78C4" w:rsidRDefault="00D55036" w:rsidP="00AD78C4">
      <w:pPr>
        <w:pStyle w:val="ListParagraph"/>
        <w:rPr>
          <w:rFonts w:ascii="Arial" w:hAnsi="Arial" w:cs="Arial"/>
        </w:rPr>
      </w:pPr>
    </w:p>
    <w:p w14:paraId="652B00D9" w14:textId="3C5F5931" w:rsidR="00D55036" w:rsidRDefault="00D55036" w:rsidP="00D55036">
      <w:pPr>
        <w:pStyle w:val="ListParagraph"/>
        <w:rPr>
          <w:rFonts w:ascii="Arial" w:hAnsi="Arial" w:cs="Arial"/>
        </w:rPr>
      </w:pPr>
    </w:p>
    <w:p w14:paraId="30ED7495" w14:textId="209E526B" w:rsidR="00D55036" w:rsidRDefault="00D55036" w:rsidP="00D55036">
      <w:pPr>
        <w:pStyle w:val="ListParagraph"/>
        <w:rPr>
          <w:rFonts w:ascii="Arial" w:hAnsi="Arial" w:cs="Arial"/>
        </w:rPr>
      </w:pPr>
    </w:p>
    <w:p w14:paraId="74CCA7FD" w14:textId="6A557BEF" w:rsidR="00D55036" w:rsidRDefault="00D55036" w:rsidP="00D55036">
      <w:pPr>
        <w:pStyle w:val="ListParagraph"/>
        <w:rPr>
          <w:rFonts w:ascii="Arial" w:hAnsi="Arial" w:cs="Arial"/>
        </w:rPr>
      </w:pPr>
    </w:p>
    <w:p w14:paraId="6C8076BC" w14:textId="77777777" w:rsidR="00D55036" w:rsidRDefault="00D55036" w:rsidP="00D55036">
      <w:pPr>
        <w:pStyle w:val="ListParagraph"/>
        <w:rPr>
          <w:rFonts w:ascii="Arial" w:hAnsi="Arial" w:cs="Arial"/>
        </w:rPr>
      </w:pPr>
    </w:p>
    <w:p w14:paraId="5FC880C1" w14:textId="7EA7A535" w:rsidR="00755124" w:rsidRDefault="00755124" w:rsidP="00755124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D78C4">
        <w:rPr>
          <w:rFonts w:ascii="Arial" w:hAnsi="Arial" w:cs="Arial"/>
        </w:rPr>
        <w:lastRenderedPageBreak/>
        <w:t>What is the difference between a direct and an indirect system?</w:t>
      </w:r>
    </w:p>
    <w:p w14:paraId="1D387B3F" w14:textId="77777777" w:rsidR="00755124" w:rsidRPr="00AD78C4" w:rsidRDefault="00755124" w:rsidP="00755124">
      <w:pPr>
        <w:pStyle w:val="ListParagraph"/>
        <w:rPr>
          <w:rFonts w:ascii="Arial" w:hAnsi="Arial" w:cs="Arial"/>
        </w:rPr>
      </w:pPr>
    </w:p>
    <w:p w14:paraId="4A054658" w14:textId="77777777" w:rsidR="00755124" w:rsidRPr="00AD78C4" w:rsidRDefault="00755124" w:rsidP="00AD78C4">
      <w:pPr>
        <w:pStyle w:val="ListParagraph"/>
        <w:rPr>
          <w:rFonts w:ascii="Arial" w:hAnsi="Arial" w:cs="Arial"/>
        </w:rPr>
      </w:pPr>
    </w:p>
    <w:p w14:paraId="121D88DD" w14:textId="77777777" w:rsidR="00474F67" w:rsidRDefault="00474F67" w:rsidP="00474F67">
      <w:pPr>
        <w:rPr>
          <w:rFonts w:cs="Arial"/>
          <w:szCs w:val="22"/>
        </w:rPr>
      </w:pPr>
    </w:p>
    <w:p w14:paraId="12183079" w14:textId="77777777" w:rsidR="006E1028" w:rsidRDefault="006E1028" w:rsidP="006E1028">
      <w:pPr>
        <w:pStyle w:val="Answer"/>
      </w:pPr>
    </w:p>
    <w:sectPr w:rsidR="006E1028" w:rsidSect="00B009DC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FB9D2" w14:textId="77777777" w:rsidR="003B577C" w:rsidRDefault="003B577C">
      <w:pPr>
        <w:spacing w:before="0" w:after="0"/>
      </w:pPr>
      <w:r>
        <w:separator/>
      </w:r>
    </w:p>
  </w:endnote>
  <w:endnote w:type="continuationSeparator" w:id="0">
    <w:p w14:paraId="0270F609" w14:textId="77777777" w:rsidR="003B577C" w:rsidRDefault="003B57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1E3C" w14:textId="77777777" w:rsidR="00B009DC" w:rsidRPr="00F03E33" w:rsidRDefault="00B009DC" w:rsidP="00B009DC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39C2C6B4" wp14:editId="004DB83E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6CDEEA" id="Group 4" o:spid="_x0000_s1026" style="position:absolute;margin-left:-63.15pt;margin-top:-21.25pt;width:600.95pt;height:47.4pt;z-index:25166284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0C82CB3A" w14:textId="5A0D1C5E" w:rsidR="00110217" w:rsidRPr="00B009DC" w:rsidRDefault="00110217" w:rsidP="00B00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20098" w14:textId="77777777" w:rsidR="003B577C" w:rsidRDefault="003B577C">
      <w:pPr>
        <w:spacing w:before="0" w:after="0"/>
      </w:pPr>
      <w:r>
        <w:separator/>
      </w:r>
    </w:p>
  </w:footnote>
  <w:footnote w:type="continuationSeparator" w:id="0">
    <w:p w14:paraId="6E939BC6" w14:textId="77777777" w:rsidR="003B577C" w:rsidRDefault="003B57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6E428" w14:textId="77777777" w:rsidR="001D162C" w:rsidRPr="009C6DF4" w:rsidRDefault="001D162C" w:rsidP="001D162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6A5ABAF5" wp14:editId="35C33520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C915E" w14:textId="77777777" w:rsidR="001D162C" w:rsidRPr="00631B61" w:rsidRDefault="001D162C" w:rsidP="001D162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6A1B496" w14:textId="77777777" w:rsidR="001D162C" w:rsidRPr="00631B61" w:rsidRDefault="001D162C" w:rsidP="001D162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5ABAF5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83C915E" w14:textId="77777777" w:rsidR="001D162C" w:rsidRPr="00631B61" w:rsidRDefault="001D162C" w:rsidP="001D162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6A1B496" w14:textId="77777777" w:rsidR="001D162C" w:rsidRPr="00631B61" w:rsidRDefault="001D162C" w:rsidP="001D162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96B8449" w14:textId="77777777" w:rsidR="001D162C" w:rsidRPr="009758F9" w:rsidRDefault="001D162C" w:rsidP="001D162C">
    <w:pPr>
      <w:pStyle w:val="Header"/>
    </w:pPr>
  </w:p>
  <w:p w14:paraId="6CBEAF5F" w14:textId="77777777" w:rsidR="001D162C" w:rsidRPr="00DA19CD" w:rsidRDefault="001D162C" w:rsidP="001D162C">
    <w:pPr>
      <w:pStyle w:val="Header"/>
    </w:pPr>
  </w:p>
  <w:p w14:paraId="7B4FF80D" w14:textId="60383B01" w:rsidR="00110217" w:rsidRPr="001D162C" w:rsidRDefault="00110217" w:rsidP="001D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C11B0"/>
    <w:multiLevelType w:val="hybridMultilevel"/>
    <w:tmpl w:val="0824CFB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497912">
    <w:abstractNumId w:val="5"/>
  </w:num>
  <w:num w:numId="2" w16cid:durableId="986473360">
    <w:abstractNumId w:val="15"/>
  </w:num>
  <w:num w:numId="3" w16cid:durableId="777725293">
    <w:abstractNumId w:val="22"/>
  </w:num>
  <w:num w:numId="4" w16cid:durableId="954942624">
    <w:abstractNumId w:val="17"/>
  </w:num>
  <w:num w:numId="5" w16cid:durableId="1426220939">
    <w:abstractNumId w:val="8"/>
  </w:num>
  <w:num w:numId="6" w16cid:durableId="1442843301">
    <w:abstractNumId w:val="16"/>
  </w:num>
  <w:num w:numId="7" w16cid:durableId="983002017">
    <w:abstractNumId w:val="8"/>
  </w:num>
  <w:num w:numId="8" w16cid:durableId="1379357735">
    <w:abstractNumId w:val="2"/>
  </w:num>
  <w:num w:numId="9" w16cid:durableId="1075665388">
    <w:abstractNumId w:val="8"/>
    <w:lvlOverride w:ilvl="0">
      <w:startOverride w:val="1"/>
    </w:lvlOverride>
  </w:num>
  <w:num w:numId="10" w16cid:durableId="1609704165">
    <w:abstractNumId w:val="18"/>
  </w:num>
  <w:num w:numId="11" w16cid:durableId="1217352417">
    <w:abstractNumId w:val="14"/>
  </w:num>
  <w:num w:numId="12" w16cid:durableId="1446581588">
    <w:abstractNumId w:val="6"/>
  </w:num>
  <w:num w:numId="13" w16cid:durableId="1174538603">
    <w:abstractNumId w:val="13"/>
  </w:num>
  <w:num w:numId="14" w16cid:durableId="2105684362">
    <w:abstractNumId w:val="19"/>
  </w:num>
  <w:num w:numId="15" w16cid:durableId="1261641873">
    <w:abstractNumId w:val="11"/>
  </w:num>
  <w:num w:numId="16" w16cid:durableId="328019541">
    <w:abstractNumId w:val="7"/>
  </w:num>
  <w:num w:numId="17" w16cid:durableId="1550798995">
    <w:abstractNumId w:val="24"/>
  </w:num>
  <w:num w:numId="18" w16cid:durableId="2053269109">
    <w:abstractNumId w:val="25"/>
  </w:num>
  <w:num w:numId="19" w16cid:durableId="2144108122">
    <w:abstractNumId w:val="4"/>
  </w:num>
  <w:num w:numId="20" w16cid:durableId="487985703">
    <w:abstractNumId w:val="3"/>
  </w:num>
  <w:num w:numId="21" w16cid:durableId="1163735758">
    <w:abstractNumId w:val="9"/>
  </w:num>
  <w:num w:numId="22" w16cid:durableId="281962786">
    <w:abstractNumId w:val="9"/>
    <w:lvlOverride w:ilvl="0">
      <w:startOverride w:val="1"/>
    </w:lvlOverride>
  </w:num>
  <w:num w:numId="23" w16cid:durableId="803042832">
    <w:abstractNumId w:val="23"/>
  </w:num>
  <w:num w:numId="24" w16cid:durableId="696547110">
    <w:abstractNumId w:val="9"/>
    <w:lvlOverride w:ilvl="0">
      <w:startOverride w:val="1"/>
    </w:lvlOverride>
  </w:num>
  <w:num w:numId="25" w16cid:durableId="326328936">
    <w:abstractNumId w:val="9"/>
    <w:lvlOverride w:ilvl="0">
      <w:startOverride w:val="1"/>
    </w:lvlOverride>
  </w:num>
  <w:num w:numId="26" w16cid:durableId="2047635742">
    <w:abstractNumId w:val="10"/>
  </w:num>
  <w:num w:numId="27" w16cid:durableId="1868174853">
    <w:abstractNumId w:val="20"/>
  </w:num>
  <w:num w:numId="28" w16cid:durableId="42871849">
    <w:abstractNumId w:val="9"/>
    <w:lvlOverride w:ilvl="0">
      <w:startOverride w:val="1"/>
    </w:lvlOverride>
  </w:num>
  <w:num w:numId="29" w16cid:durableId="221604879">
    <w:abstractNumId w:val="21"/>
  </w:num>
  <w:num w:numId="30" w16cid:durableId="1453357862">
    <w:abstractNumId w:val="9"/>
  </w:num>
  <w:num w:numId="31" w16cid:durableId="2067878267">
    <w:abstractNumId w:val="9"/>
    <w:lvlOverride w:ilvl="0">
      <w:startOverride w:val="1"/>
    </w:lvlOverride>
  </w:num>
  <w:num w:numId="32" w16cid:durableId="651062256">
    <w:abstractNumId w:val="9"/>
    <w:lvlOverride w:ilvl="0">
      <w:startOverride w:val="1"/>
    </w:lvlOverride>
  </w:num>
  <w:num w:numId="33" w16cid:durableId="119765529">
    <w:abstractNumId w:val="0"/>
  </w:num>
  <w:num w:numId="34" w16cid:durableId="1636905751">
    <w:abstractNumId w:val="12"/>
  </w:num>
  <w:num w:numId="35" w16cid:durableId="1402752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24"/>
    <w:rsid w:val="000033BD"/>
    <w:rsid w:val="0006059A"/>
    <w:rsid w:val="00082C62"/>
    <w:rsid w:val="000B231F"/>
    <w:rsid w:val="000E194B"/>
    <w:rsid w:val="000F0C68"/>
    <w:rsid w:val="00110217"/>
    <w:rsid w:val="00131FE5"/>
    <w:rsid w:val="00152AC3"/>
    <w:rsid w:val="00156AF3"/>
    <w:rsid w:val="0019491D"/>
    <w:rsid w:val="001D162C"/>
    <w:rsid w:val="001F74AD"/>
    <w:rsid w:val="00232690"/>
    <w:rsid w:val="00290326"/>
    <w:rsid w:val="002D07A8"/>
    <w:rsid w:val="003127FD"/>
    <w:rsid w:val="003405EA"/>
    <w:rsid w:val="003B577C"/>
    <w:rsid w:val="00404B31"/>
    <w:rsid w:val="00443B2E"/>
    <w:rsid w:val="00474F67"/>
    <w:rsid w:val="00480126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5124"/>
    <w:rsid w:val="00797FA7"/>
    <w:rsid w:val="007F2A40"/>
    <w:rsid w:val="00806EDF"/>
    <w:rsid w:val="00864195"/>
    <w:rsid w:val="008C1F1C"/>
    <w:rsid w:val="00955FC8"/>
    <w:rsid w:val="009975A0"/>
    <w:rsid w:val="009A2CD2"/>
    <w:rsid w:val="009C5C6E"/>
    <w:rsid w:val="00A2454C"/>
    <w:rsid w:val="00AC6947"/>
    <w:rsid w:val="00AE245C"/>
    <w:rsid w:val="00B009DC"/>
    <w:rsid w:val="00B054EC"/>
    <w:rsid w:val="00BE2446"/>
    <w:rsid w:val="00BE2C21"/>
    <w:rsid w:val="00BF7F8D"/>
    <w:rsid w:val="00C01D20"/>
    <w:rsid w:val="00C202BF"/>
    <w:rsid w:val="00C4267E"/>
    <w:rsid w:val="00C858D7"/>
    <w:rsid w:val="00D073BC"/>
    <w:rsid w:val="00D55036"/>
    <w:rsid w:val="00D56B82"/>
    <w:rsid w:val="00DA2485"/>
    <w:rsid w:val="00DE29A8"/>
    <w:rsid w:val="00E95857"/>
    <w:rsid w:val="00F03E33"/>
    <w:rsid w:val="00F15749"/>
    <w:rsid w:val="00F97B9A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E7F394E"/>
  <w15:docId w15:val="{53D1942B-1603-40A7-B509-89C5B458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B57748-E8AA-41F7-9D8E-4FF4B35F1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376A48-164C-4EDA-B1A8-002C7717E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D8CC-4D16-4F02-B9B8-3B32C0EB9681}">
  <ds:schemaRefs>
    <ds:schemaRef ds:uri="http://purl.org/dc/dcmitype/"/>
    <ds:schemaRef ds:uri="01e15224-84b2-4570-bdea-a67bb94d092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c04300a-231c-4281-9146-a98f6f4a7aff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5</TotalTime>
  <Pages>2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2021-06-17T12:02:00Z</dcterms:created>
  <dcterms:modified xsi:type="dcterms:W3CDTF">2025-07-22T07:19:00Z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2025-05-31T20:57:32Z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6784faec-d45b-4604-b9c6-6dc763094178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